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5415C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5415C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5415C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5415C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5415C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5415C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5415C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5415C3">
        <w:rPr>
          <w:b w:val="0"/>
        </w:rPr>
        <w:t xml:space="preserve"> 55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5415C3" w:rsidP="00232C8F">
            <w:r>
              <w:t>Учитель-логопед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5415C3" w:rsidP="00232C8F">
            <w:r>
              <w:t>27250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5415C3" w:rsidRPr="005415C3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5415C3" w:rsidRPr="005415C3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5415C3" w:rsidRPr="005415C3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5415C3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5415C3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5415C3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5415C3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5415C3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5415C3" w:rsidP="001E48C6">
            <w:pPr>
              <w:jc w:val="center"/>
            </w:pPr>
            <w:r>
              <w:t>184-603-302 68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5415C3" w:rsidRPr="005415C3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5415C3" w:rsidRPr="005415C3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5534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5534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5534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5534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5534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5534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5534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5534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5534A2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5534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5534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5534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5534A2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5534A2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5534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5534A2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5534A2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5534A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5534A2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DC3B5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DC3B5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DC3B5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DC3B5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DC3B5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DC3B5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DC3B5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5534A2" w:rsidRPr="005534A2">
        <w:rPr>
          <w:i/>
          <w:u w:val="single"/>
        </w:rPr>
        <w:t>1. Рекомендации по улучшению условий труда: не требуются</w:t>
      </w:r>
      <w:r w:rsidR="005534A2" w:rsidRPr="005534A2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5534A2" w:rsidRPr="005534A2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5415C3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5415C3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5415C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5415C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5415C3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5415C3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5415C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5415C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5415C3" w:rsidRPr="005415C3" w:rsidTr="005415C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5C3" w:rsidRPr="005415C3" w:rsidRDefault="005415C3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415C3" w:rsidRPr="005415C3" w:rsidRDefault="005415C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5C3" w:rsidRPr="005415C3" w:rsidRDefault="005415C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415C3" w:rsidRPr="005415C3" w:rsidRDefault="005415C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5C3" w:rsidRPr="005415C3" w:rsidRDefault="005415C3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415C3" w:rsidRPr="005415C3" w:rsidRDefault="005415C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5C3" w:rsidRPr="005415C3" w:rsidRDefault="005415C3" w:rsidP="004E51DC">
            <w:pPr>
              <w:pStyle w:val="a8"/>
            </w:pPr>
          </w:p>
        </w:tc>
      </w:tr>
      <w:tr w:rsidR="005415C3" w:rsidRPr="005415C3" w:rsidTr="005415C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415C3" w:rsidRPr="005415C3" w:rsidRDefault="005415C3" w:rsidP="004E51DC">
            <w:pPr>
              <w:pStyle w:val="a8"/>
              <w:rPr>
                <w:vertAlign w:val="superscript"/>
              </w:rPr>
            </w:pPr>
            <w:r w:rsidRPr="005415C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415C3" w:rsidRPr="005415C3" w:rsidRDefault="005415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415C3" w:rsidRPr="005415C3" w:rsidRDefault="005415C3" w:rsidP="004E51DC">
            <w:pPr>
              <w:pStyle w:val="a8"/>
              <w:rPr>
                <w:vertAlign w:val="superscript"/>
              </w:rPr>
            </w:pPr>
            <w:r w:rsidRPr="005415C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415C3" w:rsidRPr="005415C3" w:rsidRDefault="005415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415C3" w:rsidRPr="005415C3" w:rsidRDefault="005415C3" w:rsidP="004E51DC">
            <w:pPr>
              <w:pStyle w:val="a8"/>
              <w:rPr>
                <w:vertAlign w:val="superscript"/>
              </w:rPr>
            </w:pPr>
            <w:r w:rsidRPr="005415C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415C3" w:rsidRPr="005415C3" w:rsidRDefault="005415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415C3" w:rsidRPr="005415C3" w:rsidRDefault="005415C3" w:rsidP="004E51DC">
            <w:pPr>
              <w:pStyle w:val="a8"/>
              <w:rPr>
                <w:vertAlign w:val="superscript"/>
              </w:rPr>
            </w:pPr>
            <w:r w:rsidRPr="005415C3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5534A2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5415C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5415C3" w:rsidP="004E51DC">
            <w:pPr>
              <w:pStyle w:val="a8"/>
            </w:pPr>
            <w:r>
              <w:t>Кузина Валентина Сергеевна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613F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5415C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5415C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55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5534A2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5534A2" w:rsidRPr="005534A2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725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55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55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4DD5489409144BDA8AFA88EDA2AE20C2"/>
    <w:docVar w:name="rm_id" w:val="55"/>
    <w:docVar w:name="rm_name" w:val="                                          "/>
    <w:docVar w:name="rm_number" w:val=" 55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12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A0901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32C8F"/>
    <w:rsid w:val="00234932"/>
    <w:rsid w:val="00244615"/>
    <w:rsid w:val="00260260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415C3"/>
    <w:rsid w:val="005534A2"/>
    <w:rsid w:val="005627E8"/>
    <w:rsid w:val="00563E94"/>
    <w:rsid w:val="00576095"/>
    <w:rsid w:val="005A3A36"/>
    <w:rsid w:val="005B466C"/>
    <w:rsid w:val="005B7FE8"/>
    <w:rsid w:val="005C0A9A"/>
    <w:rsid w:val="005F6B08"/>
    <w:rsid w:val="00613F55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A5029"/>
    <w:rsid w:val="00BC2F3C"/>
    <w:rsid w:val="00C02721"/>
    <w:rsid w:val="00C03F4A"/>
    <w:rsid w:val="00C53BDE"/>
    <w:rsid w:val="00CE3307"/>
    <w:rsid w:val="00D01467"/>
    <w:rsid w:val="00D76DF8"/>
    <w:rsid w:val="00DB1272"/>
    <w:rsid w:val="00DB5302"/>
    <w:rsid w:val="00DC3B5B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2022-04-18T07:30:00Z</dcterms:created>
  <dcterms:modified xsi:type="dcterms:W3CDTF">2022-04-18T08:39:00Z</dcterms:modified>
</cp:coreProperties>
</file>